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E1E3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E1E3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FE1E3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FE1E3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FE1E3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FE1E3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FE1E3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FE1E3B" w:rsidRPr="00FE1E3B">
          <w:rPr>
            <w:b w:val="0"/>
          </w:rPr>
          <w:t xml:space="preserve"> 11091/001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FE1E3B" w:rsidP="00232C8F">
            <w:r>
              <w:t>Заведующий отделением - врач-физиотерапевт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FE1E3B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FE1E3B" w:rsidRPr="00FE1E3B">
          <w:rPr>
            <w:rStyle w:val="aa"/>
          </w:rPr>
          <w:t xml:space="preserve"> Отделение физиотерапии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FE1E3B" w:rsidRPr="00FE1E3B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FE1E3B" w:rsidRPr="00FE1E3B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FE1E3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FE1E3B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FE1E3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FE1E3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FE1E3B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FE1E3B" w:rsidP="00C31869">
            <w:pPr>
              <w:jc w:val="center"/>
            </w:pPr>
            <w:r>
              <w:t>015-409-040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FE1E3B" w:rsidRPr="00FE1E3B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FE1E3B" w:rsidRPr="00FE1E3B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E1E3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E1E3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E1E3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FE1E3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FE1E3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E1E3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D506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710FF" w:rsidRPr="00D710FF">
          <w:rPr>
            <w:i/>
            <w:u w:val="single"/>
          </w:rPr>
          <w:t>1. Рекомендации по улучшению и оздоровлению условий труда:</w:t>
        </w:r>
        <w:r w:rsidR="00D710FF" w:rsidRPr="00D710F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D710FF" w:rsidRPr="00D710FF">
          <w:rPr>
            <w:i/>
            <w:u w:val="single"/>
          </w:rPr>
          <w:tab/>
          <w:t>   </w:t>
        </w:r>
        <w:r w:rsidR="00D710FF" w:rsidRPr="00D710F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D710FF" w:rsidRPr="00D710FF">
          <w:rPr>
            <w:i/>
            <w:u w:val="single"/>
          </w:rPr>
          <w:tab/>
          <w:t>   </w:t>
        </w:r>
        <w:r w:rsidR="00D710FF" w:rsidRPr="00D710F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710FF" w:rsidRPr="00D710F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710FF" w:rsidRPr="00D710FF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1E3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1E3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1E3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1E3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1E3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1E3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D506D" w:rsidTr="00AD506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D506D" w:rsidRDefault="00AD506D" w:rsidP="003C5C39">
            <w:pPr>
              <w:pStyle w:val="a8"/>
            </w:pPr>
            <w:r w:rsidRPr="00AD506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D506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D506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D506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D506D" w:rsidRDefault="00AD506D" w:rsidP="003C5C39">
            <w:pPr>
              <w:pStyle w:val="a8"/>
            </w:pPr>
            <w:r w:rsidRPr="00AD506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D506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D506D" w:rsidRDefault="00D710FF" w:rsidP="003C5C39">
            <w:pPr>
              <w:pStyle w:val="a8"/>
            </w:pPr>
            <w:r>
              <w:t>24.11.2016</w:t>
            </w:r>
          </w:p>
        </w:tc>
      </w:tr>
      <w:tr w:rsidR="00EF07A3" w:rsidRPr="00AD506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D506D" w:rsidRDefault="00AD506D" w:rsidP="003C5C39">
            <w:pPr>
              <w:pStyle w:val="a8"/>
              <w:rPr>
                <w:b/>
                <w:vertAlign w:val="superscript"/>
              </w:rPr>
            </w:pPr>
            <w:r w:rsidRPr="00AD50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D506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D506D" w:rsidRDefault="00AD506D" w:rsidP="00EF07A3">
            <w:pPr>
              <w:pStyle w:val="a8"/>
              <w:rPr>
                <w:b/>
                <w:vertAlign w:val="superscript"/>
              </w:rPr>
            </w:pPr>
            <w:r w:rsidRPr="00AD50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D506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D506D" w:rsidRDefault="00AD506D" w:rsidP="00EF07A3">
            <w:pPr>
              <w:pStyle w:val="a8"/>
              <w:rPr>
                <w:b/>
                <w:vertAlign w:val="superscript"/>
              </w:rPr>
            </w:pPr>
            <w:r w:rsidRPr="00AD506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D506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D506D" w:rsidRDefault="00AD506D" w:rsidP="00EF07A3">
            <w:pPr>
              <w:pStyle w:val="a8"/>
              <w:rPr>
                <w:vertAlign w:val="superscript"/>
              </w:rPr>
            </w:pPr>
            <w:r w:rsidRPr="00AD506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E1E3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E1E3B" w:rsidP="004E51DC">
            <w:pPr>
              <w:pStyle w:val="a8"/>
            </w:pPr>
            <w:r>
              <w:t>Овчаренко Эльвира Вячеславовна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1E3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FE1E3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E1E3B" w:rsidRPr="00FE1E3B" w:rsidRDefault="00FE1E3B" w:rsidP="00EF07A3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E1E3B" w:rsidRPr="00FE1E3B" w:rsidRDefault="00FE1E3B" w:rsidP="00EF07A3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E1E3B" w:rsidRPr="00FE1E3B" w:rsidRDefault="00FE1E3B" w:rsidP="00EF07A3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E1E3B" w:rsidRPr="00FE1E3B" w:rsidRDefault="00FE1E3B" w:rsidP="00EF07A3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E3B" w:rsidRPr="00FE1E3B" w:rsidRDefault="00FE1E3B" w:rsidP="004E51DC">
            <w:pPr>
              <w:pStyle w:val="a8"/>
            </w:pPr>
          </w:p>
        </w:tc>
      </w:tr>
      <w:tr w:rsidR="00FE1E3B" w:rsidRPr="00FE1E3B" w:rsidTr="00FE1E3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E1E3B" w:rsidRPr="00FE1E3B" w:rsidRDefault="00FE1E3B" w:rsidP="00EF07A3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1E3B" w:rsidRPr="00FE1E3B" w:rsidRDefault="00FE1E3B" w:rsidP="004E51DC">
            <w:pPr>
              <w:pStyle w:val="a8"/>
              <w:rPr>
                <w:vertAlign w:val="superscript"/>
              </w:rPr>
            </w:pPr>
            <w:r w:rsidRPr="00FE1E3B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06D" w:rsidRDefault="00AD506D" w:rsidP="0076042D">
      <w:pPr>
        <w:pStyle w:val="a9"/>
      </w:pPr>
      <w:r>
        <w:separator/>
      </w:r>
    </w:p>
  </w:endnote>
  <w:endnote w:type="continuationSeparator" w:id="0">
    <w:p w:rsidR="00AD506D" w:rsidRDefault="00AD50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E1E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D4102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D4102E" w:rsidRPr="00C31869">
            <w:rPr>
              <w:rStyle w:val="ad"/>
              <w:sz w:val="20"/>
              <w:szCs w:val="20"/>
            </w:rPr>
            <w:fldChar w:fldCharType="separate"/>
          </w:r>
          <w:r w:rsidR="00FE1E3B">
            <w:rPr>
              <w:rStyle w:val="ad"/>
              <w:noProof/>
              <w:sz w:val="20"/>
              <w:szCs w:val="20"/>
            </w:rPr>
            <w:t>1</w:t>
          </w:r>
          <w:r w:rsidR="00D4102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E1E3B" w:rsidRPr="00FE1E3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06D" w:rsidRDefault="00AD506D" w:rsidP="0076042D">
      <w:pPr>
        <w:pStyle w:val="a9"/>
      </w:pPr>
      <w:r>
        <w:separator/>
      </w:r>
    </w:p>
  </w:footnote>
  <w:footnote w:type="continuationSeparator" w:id="0">
    <w:p w:rsidR="00AD506D" w:rsidRDefault="00AD50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ение физиотерапии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3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1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415D0D5F08A47D9A139D240E25DD787"/>
    <w:docVar w:name="rm_id" w:val="111"/>
    <w:docVar w:name="rm_name" w:val="                                          "/>
    <w:docVar w:name="rm_number" w:val=" 11091/00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002EE2"/>
    <w:rsid w:val="000024F1"/>
    <w:rsid w:val="00002EE2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31C93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B2365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506D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4102E"/>
    <w:rsid w:val="00D710FF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1E3B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2016-11-24T07:53:00Z</dcterms:created>
  <dcterms:modified xsi:type="dcterms:W3CDTF">2016-11-25T06:18:00Z</dcterms:modified>
</cp:coreProperties>
</file>